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C089E" w14:textId="77777777" w:rsidR="00113249" w:rsidRDefault="00113249" w:rsidP="0011324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PYKYNHAM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fl.1497)</w:t>
      </w:r>
    </w:p>
    <w:p w14:paraId="1C23923B" w14:textId="77777777" w:rsidR="00113249" w:rsidRDefault="00113249" w:rsidP="0011324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East Peckham, Kent.</w:t>
      </w:r>
    </w:p>
    <w:p w14:paraId="1BADAC70" w14:textId="77777777" w:rsidR="00113249" w:rsidRDefault="00113249" w:rsidP="00113249">
      <w:pPr>
        <w:pStyle w:val="NoSpacing"/>
        <w:jc w:val="both"/>
        <w:rPr>
          <w:rFonts w:cs="Times New Roman"/>
          <w:szCs w:val="24"/>
        </w:rPr>
      </w:pPr>
    </w:p>
    <w:p w14:paraId="70BD17B5" w14:textId="77777777" w:rsidR="00113249" w:rsidRDefault="00113249" w:rsidP="00113249">
      <w:pPr>
        <w:pStyle w:val="NoSpacing"/>
        <w:jc w:val="both"/>
        <w:rPr>
          <w:rFonts w:cs="Times New Roman"/>
          <w:szCs w:val="24"/>
        </w:rPr>
      </w:pPr>
    </w:p>
    <w:p w14:paraId="21435E7C" w14:textId="77777777" w:rsidR="00113249" w:rsidRDefault="00113249" w:rsidP="001132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1497</w:t>
      </w:r>
      <w:r>
        <w:rPr>
          <w:rFonts w:cs="Times New Roman"/>
          <w:szCs w:val="24"/>
        </w:rPr>
        <w:tab/>
        <w:t>He made his Will.</w:t>
      </w:r>
    </w:p>
    <w:p w14:paraId="308C8BE5" w14:textId="77777777" w:rsidR="00113249" w:rsidRDefault="00113249" w:rsidP="0011324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1ADFA9A9" w14:textId="77777777" w:rsidR="00113249" w:rsidRDefault="00113249" w:rsidP="00113249">
      <w:pPr>
        <w:pStyle w:val="NoSpacing"/>
        <w:jc w:val="both"/>
        <w:rPr>
          <w:rFonts w:cs="Times New Roman"/>
          <w:szCs w:val="24"/>
        </w:rPr>
      </w:pPr>
    </w:p>
    <w:p w14:paraId="117C673A" w14:textId="77777777" w:rsidR="00113249" w:rsidRDefault="00113249" w:rsidP="00113249">
      <w:pPr>
        <w:pStyle w:val="NoSpacing"/>
        <w:jc w:val="both"/>
        <w:rPr>
          <w:rFonts w:cs="Times New Roman"/>
          <w:szCs w:val="24"/>
        </w:rPr>
      </w:pPr>
    </w:p>
    <w:p w14:paraId="6C90E3B3" w14:textId="77777777" w:rsidR="00113249" w:rsidRDefault="00113249" w:rsidP="0011324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30 December 2022</w:t>
      </w:r>
    </w:p>
    <w:p w14:paraId="3EA27D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EF89" w14:textId="77777777" w:rsidR="00113249" w:rsidRDefault="00113249" w:rsidP="009139A6">
      <w:r>
        <w:separator/>
      </w:r>
    </w:p>
  </w:endnote>
  <w:endnote w:type="continuationSeparator" w:id="0">
    <w:p w14:paraId="70CB017B" w14:textId="77777777" w:rsidR="00113249" w:rsidRDefault="001132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2D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394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AF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5FD3A" w14:textId="77777777" w:rsidR="00113249" w:rsidRDefault="00113249" w:rsidP="009139A6">
      <w:r>
        <w:separator/>
      </w:r>
    </w:p>
  </w:footnote>
  <w:footnote w:type="continuationSeparator" w:id="0">
    <w:p w14:paraId="21670721" w14:textId="77777777" w:rsidR="00113249" w:rsidRDefault="001132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C1C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360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F74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249"/>
    <w:rsid w:val="000666E0"/>
    <w:rsid w:val="0011324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7D201"/>
  <w15:chartTrackingRefBased/>
  <w15:docId w15:val="{7A95DD9B-D767-4245-8AF3-D496C80C0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132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2023-03-23T18:17:00Z</dcterms:created>
  <dcterms:modified xsi:type="dcterms:W3CDTF">2023-03-23T18:18:00Z</dcterms:modified>
</cp:coreProperties>
</file>